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27B1E" w:rsidRPr="00B27B1E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Φόρμα χημικής προστασίας</w:t>
            </w:r>
            <w:bookmarkEnd w:id="0"/>
          </w:p>
        </w:tc>
      </w:tr>
      <w:tr w:rsidR="00B27B1E" w:rsidRPr="00B27B1E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B27B1E" w:rsidRPr="00B27B1E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B27B1E" w:rsidRPr="00B27B1E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27B1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27B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B27B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B27B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B27B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27B1E" w:rsidRPr="00B27B1E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>Τύπος 5/6</w:t>
            </w:r>
          </w:p>
        </w:tc>
        <w:tc>
          <w:tcPr>
            <w:tcW w:w="1080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27B1E" w:rsidRPr="00B27B1E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>Χρώμα λευκό</w:t>
            </w:r>
          </w:p>
        </w:tc>
        <w:tc>
          <w:tcPr>
            <w:tcW w:w="1080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27B1E" w:rsidRPr="00B27B1E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Μέγεθος </w:t>
            </w:r>
            <w:r w:rsidRPr="00B27B1E">
              <w:rPr>
                <w:rFonts w:ascii="Calibri" w:hAnsi="Calibri" w:cs="Calibri"/>
                <w:sz w:val="22"/>
                <w:lang w:val="en-GB" w:eastAsia="zh-CN"/>
              </w:rPr>
              <w:t>XXL</w:t>
            </w:r>
          </w:p>
        </w:tc>
        <w:tc>
          <w:tcPr>
            <w:tcW w:w="1080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B27B1E" w:rsidRPr="00B27B1E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Διαπνέον </w:t>
            </w:r>
            <w:proofErr w:type="spellStart"/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>Υφασμός</w:t>
            </w:r>
            <w:proofErr w:type="spellEnd"/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>Μικροπόρων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B27B1E" w:rsidRPr="00B27B1E" w:rsidTr="0053063B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hAnsi="Tahoma" w:cs="Tahoma"/>
                <w:color w:val="000000"/>
                <w:sz w:val="18"/>
                <w:szCs w:val="18"/>
              </w:rPr>
              <w:t>Χειρουργικές Ραφές για Προστασία από Διείσδυση</w:t>
            </w:r>
          </w:p>
        </w:tc>
        <w:tc>
          <w:tcPr>
            <w:tcW w:w="1080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B27B1E" w:rsidRPr="00B27B1E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27B1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27B1E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7B1E" w:rsidRPr="00B27B1E" w:rsidRDefault="00B27B1E" w:rsidP="00B27B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27B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B27B1E" w:rsidRDefault="00B43CAA" w:rsidP="00B27B1E"/>
    <w:sectPr w:rsidR="00B43CAA" w:rsidRPr="00B27B1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27B1E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248F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2025-11-28T12:52:00Z</dcterms:created>
  <dcterms:modified xsi:type="dcterms:W3CDTF">2025-11-28T12:52:00Z</dcterms:modified>
</cp:coreProperties>
</file>